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4D" w:rsidRDefault="00E5074D">
      <w:pPr>
        <w:jc w:val="center"/>
        <w:rPr>
          <w:rFonts w:ascii="黑体" w:eastAsia="黑体" w:hAnsi="黑体"/>
          <w:b/>
          <w:sz w:val="28"/>
          <w:szCs w:val="28"/>
        </w:rPr>
      </w:pPr>
      <w:bookmarkStart w:id="0" w:name="_GoBack"/>
      <w:r>
        <w:rPr>
          <w:rFonts w:ascii="黑体" w:eastAsia="黑体" w:hAnsi="黑体"/>
          <w:b/>
          <w:sz w:val="28"/>
          <w:szCs w:val="28"/>
        </w:rPr>
        <w:t>Name of the Company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2970"/>
        <w:gridCol w:w="2688"/>
        <w:gridCol w:w="2248"/>
      </w:tblGrid>
      <w:tr w:rsidR="00E5074D" w:rsidRPr="007F7FA4" w:rsidTr="007F7FA4">
        <w:trPr>
          <w:trHeight w:val="619"/>
        </w:trPr>
        <w:tc>
          <w:tcPr>
            <w:tcW w:w="674" w:type="dxa"/>
          </w:tcPr>
          <w:bookmarkEnd w:id="0"/>
          <w:p w:rsidR="00E5074D" w:rsidRPr="007F7FA4" w:rsidRDefault="00E5074D" w:rsidP="007F7FA4">
            <w:pPr>
              <w:jc w:val="center"/>
              <w:rPr>
                <w:sz w:val="28"/>
                <w:szCs w:val="28"/>
              </w:rPr>
            </w:pPr>
            <w:r w:rsidRPr="007F7FA4">
              <w:rPr>
                <w:sz w:val="28"/>
                <w:szCs w:val="28"/>
              </w:rPr>
              <w:t>No.</w:t>
            </w:r>
          </w:p>
        </w:tc>
        <w:tc>
          <w:tcPr>
            <w:tcW w:w="2970" w:type="dxa"/>
          </w:tcPr>
          <w:p w:rsidR="00E5074D" w:rsidRPr="007F7FA4" w:rsidRDefault="00E5074D" w:rsidP="007F7FA4">
            <w:pPr>
              <w:jc w:val="center"/>
              <w:rPr>
                <w:sz w:val="28"/>
                <w:szCs w:val="28"/>
              </w:rPr>
            </w:pPr>
            <w:r w:rsidRPr="007F7FA4">
              <w:rPr>
                <w:sz w:val="28"/>
                <w:szCs w:val="28"/>
              </w:rPr>
              <w:t>NAME AND SURNAME</w:t>
            </w:r>
          </w:p>
        </w:tc>
        <w:tc>
          <w:tcPr>
            <w:tcW w:w="2688" w:type="dxa"/>
          </w:tcPr>
          <w:p w:rsidR="00E5074D" w:rsidRPr="007F7FA4" w:rsidRDefault="00E5074D" w:rsidP="007F7FA4">
            <w:pPr>
              <w:jc w:val="center"/>
              <w:rPr>
                <w:sz w:val="28"/>
                <w:szCs w:val="28"/>
              </w:rPr>
            </w:pPr>
            <w:r w:rsidRPr="007F7FA4">
              <w:rPr>
                <w:sz w:val="28"/>
                <w:szCs w:val="28"/>
              </w:rPr>
              <w:t>PASSPORT NUMBER</w:t>
            </w:r>
          </w:p>
        </w:tc>
        <w:tc>
          <w:tcPr>
            <w:tcW w:w="2248" w:type="dxa"/>
          </w:tcPr>
          <w:p w:rsidR="00E5074D" w:rsidRPr="007F7FA4" w:rsidRDefault="00E5074D" w:rsidP="007F7FA4">
            <w:pPr>
              <w:jc w:val="center"/>
              <w:rPr>
                <w:sz w:val="28"/>
                <w:szCs w:val="28"/>
              </w:rPr>
            </w:pPr>
            <w:r w:rsidRPr="007F7FA4">
              <w:rPr>
                <w:sz w:val="28"/>
                <w:szCs w:val="28"/>
              </w:rPr>
              <w:t>DATE OF TRAVEL</w:t>
            </w:r>
          </w:p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1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2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3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4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5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6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7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8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9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10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11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12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13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14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15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16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17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18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19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20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21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22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23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24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25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26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27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60"/>
        </w:trPr>
        <w:tc>
          <w:tcPr>
            <w:tcW w:w="674" w:type="dxa"/>
          </w:tcPr>
          <w:p w:rsidR="00E5074D" w:rsidRPr="007F7FA4" w:rsidRDefault="00E5074D">
            <w:r w:rsidRPr="007F7FA4">
              <w:t>28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78"/>
        </w:trPr>
        <w:tc>
          <w:tcPr>
            <w:tcW w:w="674" w:type="dxa"/>
          </w:tcPr>
          <w:p w:rsidR="00E5074D" w:rsidRPr="007F7FA4" w:rsidRDefault="00E5074D">
            <w:r w:rsidRPr="007F7FA4">
              <w:t>29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  <w:tr w:rsidR="00E5074D" w:rsidRPr="007F7FA4" w:rsidTr="007F7FA4">
        <w:trPr>
          <w:trHeight w:val="388"/>
        </w:trPr>
        <w:tc>
          <w:tcPr>
            <w:tcW w:w="674" w:type="dxa"/>
          </w:tcPr>
          <w:p w:rsidR="00E5074D" w:rsidRPr="007F7FA4" w:rsidRDefault="00E5074D">
            <w:r w:rsidRPr="007F7FA4">
              <w:t>30</w:t>
            </w:r>
          </w:p>
        </w:tc>
        <w:tc>
          <w:tcPr>
            <w:tcW w:w="2970" w:type="dxa"/>
          </w:tcPr>
          <w:p w:rsidR="00E5074D" w:rsidRPr="007F7FA4" w:rsidRDefault="00E5074D"/>
        </w:tc>
        <w:tc>
          <w:tcPr>
            <w:tcW w:w="2688" w:type="dxa"/>
          </w:tcPr>
          <w:p w:rsidR="00E5074D" w:rsidRPr="007F7FA4" w:rsidRDefault="00E5074D"/>
        </w:tc>
        <w:tc>
          <w:tcPr>
            <w:tcW w:w="2248" w:type="dxa"/>
          </w:tcPr>
          <w:p w:rsidR="00E5074D" w:rsidRPr="007F7FA4" w:rsidRDefault="00E5074D"/>
        </w:tc>
      </w:tr>
    </w:tbl>
    <w:p w:rsidR="00E5074D" w:rsidRDefault="00E5074D">
      <w:r>
        <w:t>Person of Contact: ______________________________</w:t>
      </w:r>
    </w:p>
    <w:p w:rsidR="00E5074D" w:rsidRDefault="00E5074D">
      <w:r>
        <w:t>Telephone Number:_____________________________</w:t>
      </w:r>
    </w:p>
    <w:p w:rsidR="00E5074D" w:rsidRDefault="00E5074D"/>
    <w:p w:rsidR="00E5074D" w:rsidRPr="00CC6D22" w:rsidRDefault="00E5074D">
      <w:pPr>
        <w:rPr>
          <w:rFonts w:ascii="黑体" w:eastAsia="黑体"/>
          <w:sz w:val="24"/>
          <w:szCs w:val="24"/>
        </w:rPr>
      </w:pPr>
      <w:r>
        <w:rPr>
          <w:rFonts w:hint="eastAsia"/>
        </w:rPr>
        <w:t>注：一人（以上）填写</w:t>
      </w:r>
      <w:r>
        <w:t xml:space="preserve">                                              </w:t>
      </w:r>
      <w:r w:rsidRPr="00CC6D22">
        <w:rPr>
          <w:rFonts w:ascii="黑体" w:eastAsia="黑体"/>
          <w:sz w:val="24"/>
          <w:szCs w:val="24"/>
        </w:rPr>
        <w:t xml:space="preserve"> </w:t>
      </w:r>
      <w:r w:rsidRPr="00CC6D22">
        <w:rPr>
          <w:rFonts w:ascii="黑体" w:eastAsia="黑体" w:hint="eastAsia"/>
          <w:sz w:val="24"/>
          <w:szCs w:val="24"/>
        </w:rPr>
        <w:t>委内瑞拉</w:t>
      </w:r>
    </w:p>
    <w:p w:rsidR="00E5074D" w:rsidRDefault="00E5074D">
      <w:r>
        <w:t xml:space="preserve">    </w:t>
      </w:r>
      <w:r>
        <w:rPr>
          <w:rFonts w:hint="eastAsia"/>
        </w:rPr>
        <w:t>英文填写</w:t>
      </w:r>
    </w:p>
    <w:sectPr w:rsidR="00E5074D" w:rsidSect="000241EA">
      <w:pgSz w:w="11906" w:h="16838"/>
      <w:pgMar w:top="10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74D" w:rsidRDefault="00E5074D" w:rsidP="001C1F0B">
      <w:r>
        <w:separator/>
      </w:r>
    </w:p>
  </w:endnote>
  <w:endnote w:type="continuationSeparator" w:id="0">
    <w:p w:rsidR="00E5074D" w:rsidRDefault="00E5074D" w:rsidP="001C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74D" w:rsidRDefault="00E5074D" w:rsidP="001C1F0B">
      <w:r>
        <w:separator/>
      </w:r>
    </w:p>
  </w:footnote>
  <w:footnote w:type="continuationSeparator" w:id="0">
    <w:p w:rsidR="00E5074D" w:rsidRDefault="00E5074D" w:rsidP="001C1F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643"/>
    <w:rsid w:val="000241EA"/>
    <w:rsid w:val="001C1F0B"/>
    <w:rsid w:val="001D1DE3"/>
    <w:rsid w:val="002E4278"/>
    <w:rsid w:val="00531AEF"/>
    <w:rsid w:val="0055121E"/>
    <w:rsid w:val="005C14B9"/>
    <w:rsid w:val="00623BE7"/>
    <w:rsid w:val="00666094"/>
    <w:rsid w:val="007A4614"/>
    <w:rsid w:val="007F7FA4"/>
    <w:rsid w:val="009B7885"/>
    <w:rsid w:val="00CA3643"/>
    <w:rsid w:val="00CC6D22"/>
    <w:rsid w:val="00DC52F9"/>
    <w:rsid w:val="00E451EC"/>
    <w:rsid w:val="00E5074D"/>
    <w:rsid w:val="3DA0048D"/>
    <w:rsid w:val="40CF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1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24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41E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24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41E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0241E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6D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7FA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66</Words>
  <Characters>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lss</cp:lastModifiedBy>
  <cp:revision>9</cp:revision>
  <cp:lastPrinted>2016-05-13T10:53:00Z</cp:lastPrinted>
  <dcterms:created xsi:type="dcterms:W3CDTF">2016-05-11T06:33:00Z</dcterms:created>
  <dcterms:modified xsi:type="dcterms:W3CDTF">2016-05-13T10:53:00Z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